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A9" w:rsidRPr="0068451D" w:rsidRDefault="004218A9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218A9" w:rsidRPr="0068451D" w:rsidRDefault="004218A9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E848F3">
        <w:rPr>
          <w:rFonts w:ascii="Times New Roman" w:hAnsi="Times New Roman" w:cs="Times New Roman"/>
          <w:sz w:val="28"/>
        </w:rPr>
        <w:t>40.02.01</w:t>
      </w:r>
      <w:r>
        <w:rPr>
          <w:rFonts w:ascii="Times New Roman" w:hAnsi="Times New Roman" w:cs="Times New Roman"/>
          <w:sz w:val="28"/>
        </w:rPr>
        <w:t xml:space="preserve"> </w:t>
      </w:r>
      <w:r w:rsidRPr="00E848F3">
        <w:rPr>
          <w:rFonts w:ascii="Times New Roman" w:hAnsi="Times New Roman" w:cs="Times New Roman"/>
          <w:sz w:val="28"/>
        </w:rPr>
        <w:t>Право и организация социального обеспечения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4218A9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sz w:val="28"/>
            <w:szCs w:val="28"/>
          </w:rPr>
          <w:t>202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Pr="0068451D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68451D">
        <w:rPr>
          <w:rFonts w:ascii="Times New Roman" w:hAnsi="Times New Roman" w:cs="Times New Roman"/>
          <w:sz w:val="28"/>
          <w:szCs w:val="28"/>
        </w:rPr>
        <w:t>.</w:t>
      </w:r>
    </w:p>
    <w:p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218A9" w:rsidRPr="0068451D" w:rsidRDefault="004218A9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E848F3">
        <w:rPr>
          <w:rFonts w:ascii="Times New Roman" w:hAnsi="Times New Roman" w:cs="Times New Roman"/>
        </w:rPr>
        <w:t>40.02.01 Право и организация социального обеспечения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ловой комиссии математических и 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общих естественн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Протокол № 1</w:t>
      </w:r>
    </w:p>
    <w:p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3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4218A9" w:rsidRPr="0068451D" w:rsidRDefault="004218A9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4218A9" w:rsidRPr="0068451D" w:rsidRDefault="004218A9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7654"/>
        <w:gridCol w:w="1134"/>
      </w:tblGrid>
      <w:tr w:rsidR="004218A9" w:rsidTr="003E356A">
        <w:trPr>
          <w:trHeight w:hRule="exact" w:val="635"/>
        </w:trPr>
        <w:tc>
          <w:tcPr>
            <w:tcW w:w="846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4218A9" w:rsidRPr="003E356A" w:rsidRDefault="004218A9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4218A9" w:rsidTr="003E356A">
        <w:trPr>
          <w:trHeight w:hRule="exact" w:val="1001"/>
        </w:trPr>
        <w:tc>
          <w:tcPr>
            <w:tcW w:w="846" w:type="dxa"/>
          </w:tcPr>
          <w:p w:rsidR="004218A9" w:rsidRPr="003E356A" w:rsidRDefault="004218A9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4218A9" w:rsidRPr="003E356A" w:rsidRDefault="004218A9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218A9" w:rsidTr="003E356A">
        <w:trPr>
          <w:trHeight w:hRule="exact" w:val="851"/>
        </w:trPr>
        <w:tc>
          <w:tcPr>
            <w:tcW w:w="846" w:type="dxa"/>
          </w:tcPr>
          <w:p w:rsidR="004218A9" w:rsidRPr="003E356A" w:rsidRDefault="004218A9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4218A9" w:rsidTr="003E356A">
        <w:trPr>
          <w:trHeight w:hRule="exact" w:val="851"/>
        </w:trPr>
        <w:tc>
          <w:tcPr>
            <w:tcW w:w="846" w:type="dxa"/>
          </w:tcPr>
          <w:p w:rsidR="004218A9" w:rsidRPr="003E356A" w:rsidRDefault="004218A9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4218A9" w:rsidTr="003E356A">
        <w:trPr>
          <w:trHeight w:hRule="exact" w:val="851"/>
        </w:trPr>
        <w:tc>
          <w:tcPr>
            <w:tcW w:w="846" w:type="dxa"/>
          </w:tcPr>
          <w:p w:rsidR="004218A9" w:rsidRPr="003E356A" w:rsidRDefault="004218A9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Pr="003542DF" w:rsidRDefault="004218A9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ОУП.04 Химия</w:t>
      </w:r>
    </w:p>
    <w:p w:rsidR="004218A9" w:rsidRPr="001A5AA3" w:rsidRDefault="004218A9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Pr="00C1635E" w:rsidRDefault="004218A9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4218A9" w:rsidRPr="00121A41" w:rsidRDefault="004218A9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E848F3">
        <w:rPr>
          <w:rFonts w:ascii="Times New Roman" w:hAnsi="Times New Roman" w:cs="Times New Roman"/>
          <w:sz w:val="28"/>
        </w:rPr>
        <w:t>40.02.01</w:t>
      </w:r>
      <w:r>
        <w:rPr>
          <w:rFonts w:ascii="Times New Roman" w:hAnsi="Times New Roman" w:cs="Times New Roman"/>
          <w:sz w:val="28"/>
        </w:rPr>
        <w:t xml:space="preserve"> </w:t>
      </w:r>
      <w:r w:rsidRPr="00E848F3">
        <w:rPr>
          <w:rFonts w:ascii="Times New Roman" w:hAnsi="Times New Roman" w:cs="Times New Roman"/>
          <w:sz w:val="28"/>
        </w:rPr>
        <w:t>Право и организация социального обеспечения</w:t>
      </w:r>
    </w:p>
    <w:p w:rsidR="004218A9" w:rsidRPr="001A5AA3" w:rsidRDefault="004218A9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Pr="001A5AA3" w:rsidRDefault="004218A9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4218A9" w:rsidRPr="001A5AA3" w:rsidRDefault="004218A9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4218A9" w:rsidRPr="003264CE" w:rsidRDefault="004218A9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4218A9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4218A9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4218A9" w:rsidRPr="003264CE" w:rsidRDefault="004218A9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264CE">
        <w:rPr>
          <w:rFonts w:ascii="Times New Roman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2304"/>
        <w:gridCol w:w="6283"/>
        <w:gridCol w:w="6283"/>
      </w:tblGrid>
      <w:tr w:rsidR="004218A9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218A9" w:rsidRPr="00176C22" w:rsidRDefault="004218A9" w:rsidP="006F6D64">
            <w:pPr>
              <w:pStyle w:val="a2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18A9" w:rsidRPr="00176C22" w:rsidRDefault="004218A9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4218A9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4218A9" w:rsidRPr="00176C22" w:rsidRDefault="004218A9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176C22" w:rsidRDefault="004218A9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176C22" w:rsidRDefault="004218A9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4218A9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801B47" w:rsidRDefault="004218A9" w:rsidP="00801B47">
            <w:pPr>
              <w:pStyle w:val="a2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801B47" w:rsidRDefault="004218A9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801B47" w:rsidRDefault="004218A9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8A9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176C22" w:rsidRDefault="004218A9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801B47" w:rsidRDefault="004218A9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4218A9" w:rsidRPr="00801B47" w:rsidRDefault="004218A9" w:rsidP="00801B47">
            <w:pPr>
              <w:pStyle w:val="a2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4218A9" w:rsidRPr="00801B47" w:rsidRDefault="004218A9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4218A9" w:rsidRDefault="004218A9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4218A9" w:rsidRPr="00801B47" w:rsidRDefault="004218A9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801B47" w:rsidRDefault="004218A9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4218A9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176C22" w:rsidRDefault="004218A9" w:rsidP="00801B47">
            <w:pPr>
              <w:pStyle w:val="a2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176C22" w:rsidRDefault="004218A9" w:rsidP="00E6659F">
            <w:pPr>
              <w:pStyle w:val="a2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Default="004218A9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4218A9" w:rsidRDefault="004218A9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4218A9" w:rsidRPr="00801B47" w:rsidRDefault="004218A9" w:rsidP="00801B47">
            <w:pPr>
              <w:pStyle w:val="23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4218A9" w:rsidRPr="00801B47" w:rsidRDefault="004218A9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4218A9" w:rsidRPr="00801B47" w:rsidRDefault="004218A9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4218A9" w:rsidRPr="00801B47" w:rsidRDefault="004218A9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4218A9" w:rsidRPr="00801B47" w:rsidRDefault="004218A9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4218A9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176C22" w:rsidRDefault="004218A9" w:rsidP="00801B47">
            <w:pPr>
              <w:pStyle w:val="a2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4218A9" w:rsidRPr="00176C22" w:rsidRDefault="004218A9" w:rsidP="00E6659F">
            <w:pPr>
              <w:pStyle w:val="a2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176C22" w:rsidRDefault="004218A9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4218A9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176C22" w:rsidRDefault="004218A9" w:rsidP="00E6659F">
            <w:pPr>
              <w:pStyle w:val="a2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4218A9" w:rsidRPr="00176C22" w:rsidRDefault="004218A9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A030F0" w:rsidRDefault="004218A9" w:rsidP="00E6659F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4218A9" w:rsidRPr="00176C22" w:rsidRDefault="004218A9" w:rsidP="00E6659F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4218A9" w:rsidRPr="00176C22" w:rsidRDefault="004218A9" w:rsidP="00E6659F">
            <w:pPr>
              <w:pStyle w:val="a2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4218A9" w:rsidRPr="00176C22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Pr="00176C22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Pr="00176C22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218A9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4218A9" w:rsidRPr="0068451D" w:rsidRDefault="004218A9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4218A9" w:rsidRPr="0068451D" w:rsidRDefault="004218A9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4218A9" w:rsidRDefault="004218A9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4218A9" w:rsidRPr="0068451D" w:rsidRDefault="004218A9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4218A9" w:rsidRPr="0068451D" w:rsidRDefault="004218A9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4218A9" w:rsidRPr="0068451D" w:rsidRDefault="004218A9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4218A9" w:rsidRPr="0068451D" w:rsidRDefault="004218A9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4218A9" w:rsidRPr="0068451D" w:rsidRDefault="004218A9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4218A9" w:rsidRPr="0068451D" w:rsidRDefault="004218A9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</w:t>
      </w:r>
      <w:bookmarkStart w:id="0" w:name="_GoBack"/>
      <w:bookmarkEnd w:id="0"/>
      <w:r w:rsidRPr="0068451D">
        <w:rPr>
          <w:rFonts w:ascii="Times New Roman" w:hAnsi="Times New Roman" w:cs="Times New Roman"/>
          <w:color w:val="auto"/>
        </w:rPr>
        <w:t>в предметных неделях;</w:t>
      </w:r>
    </w:p>
    <w:p w:rsidR="004218A9" w:rsidRPr="0068451D" w:rsidRDefault="004218A9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4218A9" w:rsidRPr="0068451D" w:rsidRDefault="004218A9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4218A9" w:rsidRPr="0068451D" w:rsidRDefault="004218A9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4218A9" w:rsidRPr="0068451D" w:rsidRDefault="004218A9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4218A9" w:rsidRPr="0068451D" w:rsidRDefault="004218A9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4218A9" w:rsidRPr="0068451D" w:rsidRDefault="004218A9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218A9" w:rsidRPr="0068451D" w:rsidRDefault="004218A9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4218A9" w:rsidRPr="0068451D" w:rsidRDefault="004218A9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4218A9" w:rsidRPr="0068451D" w:rsidRDefault="004218A9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4218A9" w:rsidRPr="0068451D" w:rsidRDefault="004218A9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4218A9" w:rsidRPr="0068451D" w:rsidRDefault="004218A9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4218A9" w:rsidRPr="0068451D" w:rsidRDefault="004218A9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4218A9" w:rsidRPr="0068451D" w:rsidRDefault="004218A9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4218A9" w:rsidRPr="0068451D" w:rsidRDefault="004218A9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4218A9" w:rsidRPr="0068451D" w:rsidRDefault="004218A9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4218A9" w:rsidRPr="0068451D" w:rsidRDefault="004218A9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4218A9" w:rsidRPr="0068451D" w:rsidRDefault="004218A9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4218A9" w:rsidRPr="0068451D" w:rsidRDefault="004218A9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218A9" w:rsidRPr="0068451D" w:rsidRDefault="004218A9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4218A9" w:rsidRPr="001A4DC6" w:rsidRDefault="004218A9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программы дисциплины:</w:t>
      </w:r>
    </w:p>
    <w:p w:rsidR="004218A9" w:rsidRPr="001A4DC6" w:rsidRDefault="004218A9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4218A9" w:rsidRPr="001A4DC6" w:rsidRDefault="004218A9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4218A9" w:rsidRPr="001A4DC6" w:rsidRDefault="004218A9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актические работы обучающегося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4218A9" w:rsidRPr="0068451D" w:rsidRDefault="004218A9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Pr="00176C22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4218A9" w:rsidRPr="00176C22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4218A9" w:rsidRPr="00176C22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7949"/>
        <w:gridCol w:w="1858"/>
      </w:tblGrid>
      <w:tr w:rsidR="004218A9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176C22" w:rsidRDefault="004218A9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A9" w:rsidRPr="00176C22" w:rsidRDefault="004218A9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4218A9" w:rsidRPr="00176C22" w:rsidRDefault="004218A9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4218A9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176C22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4218A9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176C22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218A9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176C22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4218A9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4218A9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176C22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4218A9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176C22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4218A9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176C22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4218A9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176C22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4218A9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DD38CA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4218A9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DD38CA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4218A9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8A9" w:rsidRPr="00DD38CA" w:rsidRDefault="004218A9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C1635E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4218A9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218A9" w:rsidRPr="00176C22" w:rsidRDefault="004218A9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18A9" w:rsidRPr="00951116" w:rsidRDefault="004218A9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4218A9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176C22" w:rsidRDefault="004218A9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4218A9" w:rsidRPr="00176C22" w:rsidRDefault="004218A9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4218A9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4218A9" w:rsidRDefault="004218A9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4218A9" w:rsidRDefault="004218A9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5"/>
        <w:gridCol w:w="9918"/>
        <w:gridCol w:w="9"/>
        <w:gridCol w:w="1284"/>
        <w:gridCol w:w="9"/>
        <w:gridCol w:w="1735"/>
      </w:tblGrid>
      <w:tr w:rsidR="004218A9" w:rsidRPr="00176C22" w:rsidTr="000C395D">
        <w:trPr>
          <w:trHeight w:val="20"/>
        </w:trPr>
        <w:tc>
          <w:tcPr>
            <w:tcW w:w="713" w:type="pc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4218A9" w:rsidRPr="00176C22" w:rsidTr="000C395D">
        <w:trPr>
          <w:trHeight w:val="20"/>
        </w:trPr>
        <w:tc>
          <w:tcPr>
            <w:tcW w:w="5000" w:type="pct"/>
            <w:gridSpan w:val="6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4218A9" w:rsidRPr="00176C22" w:rsidTr="000C395D">
        <w:trPr>
          <w:trHeight w:val="20"/>
        </w:trPr>
        <w:tc>
          <w:tcPr>
            <w:tcW w:w="3998" w:type="pct"/>
            <w:gridSpan w:val="3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4218A9" w:rsidRPr="00176C22" w:rsidRDefault="004218A9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B41714" w:rsidRDefault="004218A9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5E6697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8000A6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398"/>
        </w:trPr>
        <w:tc>
          <w:tcPr>
            <w:tcW w:w="3998" w:type="pct"/>
            <w:gridSpan w:val="3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C82869" w:rsidRDefault="004218A9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4218A9" w:rsidRPr="00C82869" w:rsidRDefault="004218A9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4218A9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84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325"/>
        </w:trPr>
        <w:tc>
          <w:tcPr>
            <w:tcW w:w="3998" w:type="pct"/>
            <w:gridSpan w:val="3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315"/>
        </w:trPr>
        <w:tc>
          <w:tcPr>
            <w:tcW w:w="713" w:type="pct"/>
            <w:vMerge w:val="restart"/>
          </w:tcPr>
          <w:p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4218A9" w:rsidRPr="00176C22" w:rsidTr="000C395D">
        <w:trPr>
          <w:trHeight w:val="677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3B13D6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4218A9" w:rsidRPr="003B13D6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4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4218A9" w:rsidRPr="0068451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C5403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4218A9" w:rsidRPr="008000A6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C5403E" w:rsidRDefault="004218A9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18A9" w:rsidRPr="00176C22" w:rsidRDefault="004218A9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8000A6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040A9D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4218A9" w:rsidRPr="0068451D" w:rsidRDefault="004218A9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8000A6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4218A9" w:rsidRPr="00B41714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4218A9" w:rsidRPr="00B41714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C5403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8000A6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3998" w:type="pct"/>
            <w:gridSpan w:val="3"/>
          </w:tcPr>
          <w:p w:rsidR="004218A9" w:rsidRPr="00C1635E" w:rsidRDefault="004218A9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4218A9" w:rsidRPr="007657DD" w:rsidRDefault="004218A9" w:rsidP="000C395D">
            <w:pPr>
              <w:pStyle w:val="a2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4218A9" w:rsidRPr="00176C22" w:rsidRDefault="004218A9" w:rsidP="000C395D">
            <w:pPr>
              <w:pStyle w:val="a2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4218A9" w:rsidRPr="00176C22" w:rsidRDefault="004218A9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4218A9" w:rsidRPr="005853EC" w:rsidRDefault="004218A9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4218A9" w:rsidRPr="005853EC" w:rsidRDefault="004218A9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4218A9" w:rsidRPr="00176C22" w:rsidRDefault="004218A9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pStyle w:val="a2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4218A9" w:rsidRPr="00176C22" w:rsidRDefault="004218A9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17722B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4218A9" w:rsidRPr="00176C22" w:rsidRDefault="004218A9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17722B">
            <w:pPr>
              <w:pStyle w:val="a2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4218A9" w:rsidRPr="00176C22" w:rsidRDefault="004218A9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17722B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4218A9" w:rsidRPr="00176C22" w:rsidRDefault="004218A9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pStyle w:val="a2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4218A9" w:rsidRPr="000C395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4218A9" w:rsidRPr="00C8737A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4218A9" w:rsidRPr="00C8737A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4218A9" w:rsidRPr="00176C22" w:rsidRDefault="004218A9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F25EC1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4218A9" w:rsidRPr="00C1635E" w:rsidRDefault="004218A9" w:rsidP="000C395D">
            <w:pPr>
              <w:pStyle w:val="23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F25EC1" w:rsidRDefault="004218A9" w:rsidP="000C395D">
            <w:pPr>
              <w:pStyle w:val="a2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4218A9" w:rsidRPr="00176C22" w:rsidRDefault="004218A9" w:rsidP="000C395D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F41680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0C395D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3998" w:type="pct"/>
            <w:gridSpan w:val="3"/>
          </w:tcPr>
          <w:p w:rsidR="004218A9" w:rsidRPr="00C1635E" w:rsidRDefault="004218A9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0C395D" w:rsidRDefault="004218A9" w:rsidP="005B048E">
            <w:pPr>
              <w:pStyle w:val="ListParagraph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F41680" w:rsidRDefault="004218A9" w:rsidP="005B048E">
            <w:pPr>
              <w:pStyle w:val="ListParagraph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315"/>
        </w:trPr>
        <w:tc>
          <w:tcPr>
            <w:tcW w:w="713" w:type="pct"/>
            <w:vMerge w:val="restart"/>
          </w:tcPr>
          <w:p w:rsidR="004218A9" w:rsidRPr="00793738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677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E630B7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71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4218A9" w:rsidRPr="000C395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4218A9" w:rsidRPr="00176C22" w:rsidRDefault="004218A9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pStyle w:val="a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Pr="000C395D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20"/>
        </w:trPr>
        <w:tc>
          <w:tcPr>
            <w:tcW w:w="713" w:type="pct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4218A9" w:rsidRDefault="004218A9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4218A9" w:rsidRPr="00B8450F" w:rsidRDefault="004218A9" w:rsidP="000C395D">
            <w:pPr>
              <w:pStyle w:val="a2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4218A9" w:rsidRPr="00C1635E" w:rsidRDefault="004218A9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4218A9" w:rsidRDefault="004218A9" w:rsidP="000C395D">
            <w:pPr>
              <w:pStyle w:val="a2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4218A9" w:rsidRPr="006D649A" w:rsidRDefault="004218A9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218A9" w:rsidRPr="00176C22" w:rsidRDefault="004218A9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4218A9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E848F3">
        <w:rPr>
          <w:rFonts w:ascii="Times New Roman" w:hAnsi="Times New Roman" w:cs="Times New Roman"/>
          <w:color w:val="auto"/>
          <w:u w:val="single"/>
          <w:shd w:val="clear" w:color="auto" w:fill="F8F9FA"/>
        </w:rPr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</w:p>
    <w:p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>9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color w:val="auto"/>
          <w:shd w:val="clear" w:color="auto" w:fill="F8F9FA"/>
        </w:rPr>
        <w:t>.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 HYPERLINK "https://www.iprbookshop.ru/103014.html </w:instrText>
      </w:r>
    </w:p>
    <w:p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3" </w:instrText>
      </w:r>
      <w:r w:rsidRPr="00E848F3"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:rsidR="004218A9" w:rsidRPr="009D4655" w:rsidRDefault="004218A9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>3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7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:rsidR="004218A9" w:rsidRPr="009D4655" w:rsidRDefault="004218A9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4218A9" w:rsidRPr="009D4655" w:rsidRDefault="004218A9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4218A9" w:rsidRPr="009D4655" w:rsidRDefault="004218A9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18A9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987"/>
        <w:gridCol w:w="3965"/>
        <w:gridCol w:w="3696"/>
      </w:tblGrid>
      <w:tr w:rsidR="004218A9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A10FA5" w:rsidRDefault="004218A9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A10FA5" w:rsidRDefault="004218A9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9" w:rsidRPr="00A10FA5" w:rsidRDefault="004218A9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4218A9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A10FA5" w:rsidRDefault="004218A9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A10FA5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4218A9" w:rsidRPr="00A10FA5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4218A9" w:rsidRDefault="004218A9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8A9" w:rsidRPr="00A10FA5" w:rsidRDefault="004218A9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A10FA5" w:rsidRDefault="004218A9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4218A9" w:rsidRPr="00A10FA5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4218A9" w:rsidRPr="00A10FA5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4218A9" w:rsidRPr="00A10FA5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4218A9" w:rsidRPr="00A10FA5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4218A9" w:rsidRPr="00A10FA5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4218A9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4218A9" w:rsidRPr="00A10FA5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4218A9" w:rsidRPr="00A10FA5" w:rsidRDefault="004218A9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4218A9" w:rsidRPr="00A10FA5" w:rsidRDefault="004218A9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4218A9" w:rsidRPr="00A10FA5" w:rsidRDefault="004218A9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4218A9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A10FA5" w:rsidRDefault="004218A9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A10FA5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4218A9" w:rsidRPr="00A10FA5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D11235" w:rsidRDefault="004218A9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218A9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Pr="00A10FA5" w:rsidRDefault="004218A9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4218A9" w:rsidRDefault="004218A9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4218A9" w:rsidRDefault="004218A9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4218A9" w:rsidRDefault="004218A9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4218A9" w:rsidRPr="00A10FA5" w:rsidRDefault="004218A9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8A9" w:rsidRPr="00D11235" w:rsidRDefault="004218A9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218A9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Pr="00A10FA5" w:rsidRDefault="004218A9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8A9" w:rsidRDefault="004218A9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4218A9" w:rsidRDefault="004218A9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4218A9" w:rsidRPr="00A10FA5" w:rsidRDefault="004218A9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A9" w:rsidRPr="00D11235" w:rsidRDefault="004218A9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Pr="009D4655" w:rsidRDefault="004218A9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4218A9" w:rsidRPr="009D4655" w:rsidRDefault="004218A9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"/>
        <w:gridCol w:w="1757"/>
        <w:gridCol w:w="2939"/>
        <w:gridCol w:w="3901"/>
      </w:tblGrid>
      <w:tr w:rsidR="004218A9" w:rsidRPr="009D4655" w:rsidTr="001A4DC6">
        <w:tc>
          <w:tcPr>
            <w:tcW w:w="1492" w:type="dxa"/>
            <w:vAlign w:val="center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9D4655" w:rsidTr="001A4DC6">
        <w:tc>
          <w:tcPr>
            <w:tcW w:w="1492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4218A9" w:rsidRPr="009D4655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4218A9" w:rsidRDefault="004218A9">
      <w:pPr>
        <w:rPr>
          <w:rFonts w:ascii="Times New Roman" w:hAnsi="Times New Roman" w:cs="Times New Roman"/>
        </w:rPr>
      </w:pPr>
    </w:p>
    <w:p w:rsidR="004218A9" w:rsidRPr="00176C22" w:rsidRDefault="004218A9">
      <w:pPr>
        <w:rPr>
          <w:rFonts w:ascii="Times New Roman" w:hAnsi="Times New Roman" w:cs="Times New Roman"/>
        </w:rPr>
      </w:pPr>
    </w:p>
    <w:sectPr w:rsidR="004218A9" w:rsidRPr="00176C22" w:rsidSect="00FE3DBE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8A9" w:rsidRDefault="004218A9">
      <w:r>
        <w:separator/>
      </w:r>
    </w:p>
  </w:endnote>
  <w:endnote w:type="continuationSeparator" w:id="0">
    <w:p w:rsidR="004218A9" w:rsidRDefault="00421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A9" w:rsidRDefault="004218A9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4218A9" w:rsidRDefault="004218A9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A9" w:rsidRDefault="004218A9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A9" w:rsidRDefault="004218A9">
    <w:pPr>
      <w:pStyle w:val="Footer"/>
      <w:jc w:val="center"/>
    </w:pPr>
    <w:fldSimple w:instr="PAGE   \* MERGEFORMAT">
      <w:r>
        <w:rPr>
          <w:noProof/>
        </w:rPr>
        <w:t>13</w:t>
      </w:r>
    </w:fldSimple>
  </w:p>
  <w:p w:rsidR="004218A9" w:rsidRDefault="004218A9">
    <w:pPr>
      <w:spacing w:line="1" w:lineRule="exac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A9" w:rsidRDefault="004218A9">
    <w:pPr>
      <w:pStyle w:val="Footer"/>
      <w:jc w:val="center"/>
    </w:pPr>
    <w:fldSimple w:instr="PAGE   \* MERGEFORMAT">
      <w:r>
        <w:rPr>
          <w:noProof/>
        </w:rPr>
        <w:t>19</w:t>
      </w:r>
    </w:fldSimple>
  </w:p>
  <w:p w:rsidR="004218A9" w:rsidRDefault="004218A9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8A9" w:rsidRDefault="004218A9">
      <w:r>
        <w:separator/>
      </w:r>
    </w:p>
  </w:footnote>
  <w:footnote w:type="continuationSeparator" w:id="0">
    <w:p w:rsidR="004218A9" w:rsidRDefault="004218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31F"/>
    <w:rsid w:val="000014BA"/>
    <w:rsid w:val="00004AE9"/>
    <w:rsid w:val="00006DE1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F0E"/>
    <w:rsid w:val="0041261A"/>
    <w:rsid w:val="004218A9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84FE4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848F3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Сноска_"/>
    <w:basedOn w:val="DefaultParagraphFont"/>
    <w:link w:val="a0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1">
    <w:name w:val="Другое_"/>
    <w:basedOn w:val="DefaultParagraphFont"/>
    <w:link w:val="a2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3">
    <w:name w:val="Основной текст_"/>
    <w:basedOn w:val="DefaultParagraphFont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DefaultParagraphFont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4">
    <w:name w:val="Оглавление_"/>
    <w:basedOn w:val="DefaultParagraphFont"/>
    <w:link w:val="a5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6">
    <w:name w:val="Подпись к таблице_"/>
    <w:basedOn w:val="DefaultParagraphFont"/>
    <w:link w:val="a7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0">
    <w:name w:val="Сноска"/>
    <w:basedOn w:val="Normal"/>
    <w:link w:val="a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2">
    <w:name w:val="Другое"/>
    <w:basedOn w:val="Normal"/>
    <w:link w:val="a1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Normal"/>
    <w:link w:val="a3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Normal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Normal"/>
    <w:link w:val="a4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Normal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7">
    <w:name w:val="Подпись к таблице"/>
    <w:basedOn w:val="Normal"/>
    <w:link w:val="a6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TableGrid">
    <w:name w:val="Table Grid"/>
    <w:basedOn w:val="TableNormal"/>
    <w:uiPriority w:val="99"/>
    <w:rsid w:val="006B37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B5459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99"/>
    <w:qFormat/>
    <w:rsid w:val="00004AE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Hyperlink">
    <w:name w:val="Hyperlink"/>
    <w:basedOn w:val="DefaultParagraphFont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rsid w:val="00AA7B5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Normal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DefaultParagraphFont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2">
    <w:name w:val="Основной текст (2)_"/>
    <w:basedOn w:val="DefaultParagraphFont"/>
    <w:link w:val="23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Normal"/>
    <w:link w:val="22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DefaultParagraphFont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Normal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888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204</TotalTime>
  <Pages>21</Pages>
  <Words>5684</Words>
  <Characters>-32766</Characters>
  <Application>Microsoft Office Outlook</Application>
  <DocSecurity>0</DocSecurity>
  <Lines>0</Lines>
  <Paragraphs>0</Paragraphs>
  <ScaleCrop>false</ScaleCrop>
  <Company>MosGU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Admin</cp:lastModifiedBy>
  <cp:revision>16</cp:revision>
  <cp:lastPrinted>2023-04-10T07:21:00Z</cp:lastPrinted>
  <dcterms:created xsi:type="dcterms:W3CDTF">2023-08-24T11:56:00Z</dcterms:created>
  <dcterms:modified xsi:type="dcterms:W3CDTF">2023-08-30T19:44:00Z</dcterms:modified>
</cp:coreProperties>
</file>